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70E" w:rsidRPr="00912C7E" w:rsidRDefault="00E3670E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912C7E">
        <w:rPr>
          <w:sz w:val="26"/>
          <w:szCs w:val="26"/>
        </w:rPr>
        <w:t>Экспертное заключение № 3/Д</w:t>
      </w:r>
    </w:p>
    <w:p w:rsidR="00E3670E" w:rsidRPr="00912C7E" w:rsidRDefault="00E3670E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912C7E">
        <w:rPr>
          <w:sz w:val="26"/>
          <w:szCs w:val="26"/>
        </w:rPr>
        <w:t>на проект решения Думы города Пыть-Яха</w:t>
      </w:r>
    </w:p>
    <w:p w:rsidR="00E3670E" w:rsidRPr="00912C7E" w:rsidRDefault="00E3670E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912C7E">
        <w:rPr>
          <w:sz w:val="26"/>
          <w:szCs w:val="26"/>
        </w:rPr>
        <w:t xml:space="preserve">«О внесении изменений в решение Думы города Пыть-Яха от 24.05.2017 № 96 «О денежном содержании лиц, замещающих муниципальные должности и осуществляющих свои полномочия на постоянной основе в городе Пыть-Яхе» </w:t>
      </w:r>
    </w:p>
    <w:p w:rsidR="00E3670E" w:rsidRPr="00912C7E" w:rsidRDefault="00E3670E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E3670E" w:rsidRPr="00912C7E" w:rsidRDefault="00E3670E" w:rsidP="008D38B9">
      <w:pPr>
        <w:tabs>
          <w:tab w:val="left" w:pos="567"/>
        </w:tabs>
        <w:jc w:val="both"/>
        <w:rPr>
          <w:sz w:val="26"/>
          <w:szCs w:val="26"/>
        </w:rPr>
      </w:pPr>
      <w:r w:rsidRPr="00912C7E">
        <w:rPr>
          <w:sz w:val="26"/>
          <w:szCs w:val="26"/>
        </w:rPr>
        <w:t>г. Пыть-Ях                                                                                                     19 января 2018 г.</w:t>
      </w:r>
    </w:p>
    <w:p w:rsidR="00E3670E" w:rsidRPr="00912C7E" w:rsidRDefault="00E3670E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E3670E" w:rsidRPr="00912C7E" w:rsidRDefault="00E3670E" w:rsidP="00744AED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п. 3.1. раздела 3 Плана работы Счетно-контрольной палаты города  Пыть-Яха на 2018 год, проведена экспертиза проекта решения Думы города Пыть-Яха «О внесении изменений в решение Думы города Пыть-Яха от 24.05.2017 № 96 «О денежном содержании лиц, замещающих муниципальные должности и осуществляющих свои полномочия на постоянной основе в городе Пыть-Яхе»  (далее – проект решения) на соответствие действующему законодательству.</w:t>
      </w:r>
    </w:p>
    <w:p w:rsidR="00E3670E" w:rsidRPr="00912C7E" w:rsidRDefault="00E3670E" w:rsidP="00633C08">
      <w:pPr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3670E" w:rsidRPr="00912C7E" w:rsidRDefault="00E3670E" w:rsidP="00633C08">
      <w:pPr>
        <w:numPr>
          <w:ilvl w:val="0"/>
          <w:numId w:val="6"/>
        </w:numPr>
        <w:jc w:val="both"/>
        <w:rPr>
          <w:sz w:val="26"/>
          <w:szCs w:val="26"/>
        </w:rPr>
      </w:pPr>
      <w:r w:rsidRPr="00912C7E">
        <w:rPr>
          <w:sz w:val="26"/>
          <w:szCs w:val="26"/>
        </w:rPr>
        <w:t>Бюджетный кодекс РФ (далее – БК РФ);</w:t>
      </w:r>
    </w:p>
    <w:p w:rsidR="00E3670E" w:rsidRPr="00912C7E" w:rsidRDefault="00E3670E" w:rsidP="00633C08">
      <w:pPr>
        <w:numPr>
          <w:ilvl w:val="0"/>
          <w:numId w:val="6"/>
        </w:numPr>
        <w:jc w:val="both"/>
        <w:rPr>
          <w:sz w:val="26"/>
          <w:szCs w:val="26"/>
        </w:rPr>
      </w:pPr>
      <w:r w:rsidRPr="00912C7E">
        <w:rPr>
          <w:sz w:val="26"/>
          <w:szCs w:val="26"/>
        </w:rPr>
        <w:t>Трудовой кодекс РФ (далее – ТК РФ);</w:t>
      </w:r>
    </w:p>
    <w:p w:rsidR="00E3670E" w:rsidRPr="00912C7E" w:rsidRDefault="00E3670E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E3670E" w:rsidRPr="00912C7E" w:rsidRDefault="00E3670E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hyperlink r:id="rId7" w:history="1">
        <w:r w:rsidRPr="00912C7E">
          <w:rPr>
            <w:rStyle w:val="Hyperlink"/>
            <w:color w:val="auto"/>
            <w:sz w:val="26"/>
            <w:szCs w:val="26"/>
            <w:u w:val="none"/>
          </w:rPr>
          <w:t>Закон Ханты-Мансийского автономного округа – Югры от 28.12.2007                  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  </w:r>
      </w:hyperlink>
      <w:r w:rsidRPr="00912C7E">
        <w:rPr>
          <w:sz w:val="26"/>
          <w:szCs w:val="26"/>
        </w:rPr>
        <w:t xml:space="preserve"> (далее – Закон ХМАО-Югры от 28.12.2007 № 201-оз);</w:t>
      </w:r>
    </w:p>
    <w:p w:rsidR="00E3670E" w:rsidRPr="00912C7E" w:rsidRDefault="00E3670E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Постановление Правительства Ханты – Мансийского автономного округа -Югры от 24.12.2007 № 333-п «О нормативах формирования расходов на оплату труда лиц, замещающих муниципальные должности и лиц, замещающих должности муниципальной службы в органах местного самоуправления» (далее – Постановление ХМАО-Югры от 24.12.2007 № 333-п);</w:t>
      </w:r>
    </w:p>
    <w:p w:rsidR="00E3670E" w:rsidRPr="00912C7E" w:rsidRDefault="00E3670E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 Постановление Правительства Ханты – Мансийского автономного округа – Югры от 18.12.2017 № 525-п «О внесении изменений в постановление Правительства Ханты-Мансийского автономного округа – Югры от 24.12.2007 года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 (далее – Постановление ХМАО-Югры от 18.12.2017 № 525-п).</w:t>
      </w:r>
    </w:p>
    <w:p w:rsidR="00E3670E" w:rsidRPr="00912C7E" w:rsidRDefault="00E3670E" w:rsidP="00F06E83">
      <w:pPr>
        <w:ind w:firstLine="567"/>
        <w:jc w:val="both"/>
        <w:rPr>
          <w:sz w:val="26"/>
          <w:szCs w:val="26"/>
        </w:rPr>
      </w:pPr>
    </w:p>
    <w:p w:rsidR="00E3670E" w:rsidRPr="00912C7E" w:rsidRDefault="00E3670E" w:rsidP="00FB7064">
      <w:pPr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Данный проект решения поступил в Счетно-контрольную палату 11.01.2018         вх. № 3. С проектом решения представлены пояснительная записка </w:t>
      </w:r>
      <w:r w:rsidRPr="00912C7E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912C7E">
        <w:rPr>
          <w:sz w:val="26"/>
          <w:szCs w:val="26"/>
        </w:rPr>
        <w:t xml:space="preserve"> </w:t>
      </w:r>
    </w:p>
    <w:p w:rsidR="00E3670E" w:rsidRPr="00912C7E" w:rsidRDefault="00E3670E" w:rsidP="00FB7064">
      <w:pPr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В ходе экспертизы установлено следующее:</w:t>
      </w:r>
    </w:p>
    <w:p w:rsidR="00E3670E" w:rsidRPr="00912C7E" w:rsidRDefault="00E3670E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В соответствии с ч. 4.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E3670E" w:rsidRPr="00912C7E" w:rsidRDefault="00E3670E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Согласно </w:t>
      </w:r>
      <w:hyperlink r:id="rId8" w:history="1">
        <w:r w:rsidRPr="00912C7E">
          <w:rPr>
            <w:rStyle w:val="Hyperlink"/>
            <w:color w:val="auto"/>
            <w:sz w:val="26"/>
            <w:szCs w:val="26"/>
            <w:u w:val="none"/>
          </w:rPr>
          <w:t>ст. 53</w:t>
        </w:r>
      </w:hyperlink>
      <w:r w:rsidRPr="00912C7E">
        <w:rPr>
          <w:sz w:val="26"/>
          <w:szCs w:val="26"/>
        </w:rPr>
        <w:t xml:space="preserve"> Федерального закона от 06.10.2003 № 131-ФЗ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 </w:t>
      </w:r>
    </w:p>
    <w:p w:rsidR="00E3670E" w:rsidRPr="00912C7E" w:rsidRDefault="00E3670E" w:rsidP="000C231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В соответствии со ст. 130 ТК РФ меры, обеспечивающие повышение уровня реального содержания заработной платы, относится к основным гарантиям по оплате труда работников. Согласно ст. 134 ТК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Организации, финансируемые из соответствующих бюджетов,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E3670E" w:rsidRPr="00912C7E" w:rsidRDefault="00E3670E" w:rsidP="000C231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9" w:history="1">
        <w:r w:rsidRPr="00912C7E">
          <w:rPr>
            <w:sz w:val="26"/>
            <w:szCs w:val="26"/>
          </w:rPr>
          <w:t xml:space="preserve">В соответствии со ст. 2 Закона ХМАО - Югры от 28.12.2007 № 201-оз </w:t>
        </w:r>
      </w:hyperlink>
      <w:r w:rsidRPr="00912C7E">
        <w:rPr>
          <w:sz w:val="26"/>
          <w:szCs w:val="26"/>
        </w:rPr>
        <w:t xml:space="preserve">к денежному содержанию лиц, замещающих муниципальные должности, относится в том числе ежемесячное денежное вознаграждение. </w:t>
      </w:r>
    </w:p>
    <w:p w:rsidR="00E3670E" w:rsidRPr="00912C7E" w:rsidRDefault="00E3670E" w:rsidP="000C231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 установлены постановлением Правительства ХМАО-Югры от 24.12.2007 № 333-п. </w:t>
      </w:r>
    </w:p>
    <w:p w:rsidR="00E3670E" w:rsidRPr="00912C7E" w:rsidRDefault="00E3670E" w:rsidP="00E205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Постановлением Правительства ХМАО-Югры от 18.12.2017 № 525-п были внесены изменения в постановление Правительства ХМАО-Югры от 24.12.2007             № 333-п, согласно которому размеры должностных окладов изложены в новой редакции. Указанные изменения вступили в силу с 1 января 2018 года. </w:t>
      </w:r>
    </w:p>
    <w:p w:rsidR="00E3670E" w:rsidRPr="00912C7E" w:rsidRDefault="00E3670E" w:rsidP="0034473C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</w:rPr>
      </w:pPr>
      <w:r w:rsidRPr="00912C7E">
        <w:rPr>
          <w:sz w:val="26"/>
          <w:szCs w:val="26"/>
        </w:rPr>
        <w:t>В таблице отражены размеры должностных окладов лиц, замещающих муниципальные должности и осуществляющих свои полномочия на постоянной основе, установленные Решением Думы города Пыть-Яха от 24.05.2017 № 96 и</w:t>
      </w:r>
      <w:r w:rsidRPr="00912C7E">
        <w:rPr>
          <w:bCs/>
          <w:sz w:val="26"/>
          <w:szCs w:val="26"/>
        </w:rPr>
        <w:t xml:space="preserve"> постановлением Правительства ХМАО-Югры </w:t>
      </w:r>
      <w:r w:rsidRPr="00912C7E">
        <w:rPr>
          <w:sz w:val="26"/>
          <w:szCs w:val="26"/>
        </w:rPr>
        <w:t>от 24.12.2007 № 333-п</w:t>
      </w:r>
      <w:r w:rsidRPr="00912C7E">
        <w:rPr>
          <w:bCs/>
          <w:sz w:val="26"/>
          <w:szCs w:val="26"/>
        </w:rPr>
        <w:t xml:space="preserve">, </w:t>
      </w:r>
      <w:r w:rsidRPr="00912C7E">
        <w:rPr>
          <w:sz w:val="26"/>
          <w:szCs w:val="26"/>
        </w:rPr>
        <w:t xml:space="preserve">с учетом изменений, внесенных Постановлением Правительства ХМАО-Югры от 18.12.2017         № 525-п, а также указана разница между ними. </w:t>
      </w:r>
    </w:p>
    <w:p w:rsidR="00E3670E" w:rsidRPr="0014426D" w:rsidRDefault="00E3670E" w:rsidP="0034473C">
      <w:pPr>
        <w:pStyle w:val="ListParagraph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1843"/>
        <w:gridCol w:w="2126"/>
        <w:gridCol w:w="2552"/>
        <w:gridCol w:w="2551"/>
      </w:tblGrid>
      <w:tr w:rsidR="00E3670E" w:rsidRPr="0034473C" w:rsidTr="00E8766E">
        <w:trPr>
          <w:trHeight w:val="557"/>
        </w:trPr>
        <w:tc>
          <w:tcPr>
            <w:tcW w:w="562" w:type="dxa"/>
            <w:noWrap/>
          </w:tcPr>
          <w:p w:rsidR="00E3670E" w:rsidRPr="0034473C" w:rsidRDefault="00E3670E" w:rsidP="001E4364">
            <w:pPr>
              <w:jc w:val="center"/>
              <w:rPr>
                <w:bCs/>
                <w:color w:val="000000"/>
              </w:rPr>
            </w:pPr>
            <w:r w:rsidRPr="0034473C">
              <w:rPr>
                <w:bCs/>
                <w:color w:val="000000"/>
              </w:rPr>
              <w:t>№ п/п</w:t>
            </w:r>
          </w:p>
        </w:tc>
        <w:tc>
          <w:tcPr>
            <w:tcW w:w="1843" w:type="dxa"/>
          </w:tcPr>
          <w:p w:rsidR="00E3670E" w:rsidRPr="0034473C" w:rsidRDefault="00E3670E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Pr="0034473C">
              <w:rPr>
                <w:bCs/>
                <w:color w:val="000000"/>
              </w:rPr>
              <w:t>аименование должности</w:t>
            </w:r>
          </w:p>
        </w:tc>
        <w:tc>
          <w:tcPr>
            <w:tcW w:w="2126" w:type="dxa"/>
          </w:tcPr>
          <w:p w:rsidR="00E3670E" w:rsidRPr="0034473C" w:rsidRDefault="00E3670E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Pr="0034473C">
              <w:rPr>
                <w:bCs/>
                <w:color w:val="000000"/>
              </w:rPr>
              <w:t>азмеры должностных окладов, в руб., согласно РД от 24.05.2017 № 96</w:t>
            </w:r>
          </w:p>
        </w:tc>
        <w:tc>
          <w:tcPr>
            <w:tcW w:w="2552" w:type="dxa"/>
          </w:tcPr>
          <w:p w:rsidR="00E3670E" w:rsidRPr="0034473C" w:rsidRDefault="00E3670E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Pr="0034473C">
              <w:rPr>
                <w:bCs/>
                <w:color w:val="000000"/>
              </w:rPr>
              <w:t xml:space="preserve">азмеры должностных окладов, в руб., согласно постановлению Правительства ХМАО-Югры от 24.12.2007 </w:t>
            </w:r>
          </w:p>
          <w:p w:rsidR="00E3670E" w:rsidRPr="0034473C" w:rsidRDefault="00E3670E" w:rsidP="00E8766E">
            <w:pPr>
              <w:jc w:val="center"/>
              <w:rPr>
                <w:bCs/>
                <w:color w:val="000000"/>
              </w:rPr>
            </w:pPr>
            <w:r w:rsidRPr="0034473C">
              <w:rPr>
                <w:bCs/>
                <w:color w:val="000000"/>
              </w:rPr>
              <w:t>№ 333-п</w:t>
            </w:r>
            <w:r>
              <w:rPr>
                <w:bCs/>
                <w:color w:val="000000"/>
              </w:rPr>
              <w:t xml:space="preserve"> (с изм.)</w:t>
            </w:r>
          </w:p>
        </w:tc>
        <w:tc>
          <w:tcPr>
            <w:tcW w:w="2551" w:type="dxa"/>
          </w:tcPr>
          <w:p w:rsidR="00E3670E" w:rsidRPr="0034473C" w:rsidRDefault="00E3670E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Pr="0034473C">
              <w:rPr>
                <w:bCs/>
                <w:color w:val="000000"/>
              </w:rPr>
              <w:t>азница, в руб.</w:t>
            </w:r>
          </w:p>
          <w:p w:rsidR="00E3670E" w:rsidRDefault="00E3670E" w:rsidP="0034473C">
            <w:pPr>
              <w:jc w:val="center"/>
              <w:rPr>
                <w:bCs/>
                <w:color w:val="000000"/>
              </w:rPr>
            </w:pPr>
            <w:r w:rsidRPr="0034473C">
              <w:rPr>
                <w:bCs/>
                <w:color w:val="000000"/>
              </w:rPr>
              <w:t>между действующими окладами и окладами, установленными постановлением Правительства ХМАО-Югры от 24.12.2007 № 333-п</w:t>
            </w:r>
            <w:r>
              <w:rPr>
                <w:bCs/>
                <w:color w:val="000000"/>
              </w:rPr>
              <w:t xml:space="preserve"> </w:t>
            </w:r>
          </w:p>
          <w:p w:rsidR="00E3670E" w:rsidRPr="0034473C" w:rsidRDefault="00E3670E" w:rsidP="003447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(с изм.)</w:t>
            </w:r>
          </w:p>
        </w:tc>
      </w:tr>
      <w:tr w:rsidR="00E3670E" w:rsidRPr="0034473C" w:rsidTr="00E8766E">
        <w:trPr>
          <w:trHeight w:val="315"/>
        </w:trPr>
        <w:tc>
          <w:tcPr>
            <w:tcW w:w="562" w:type="dxa"/>
            <w:noWrap/>
            <w:vAlign w:val="bottom"/>
          </w:tcPr>
          <w:p w:rsidR="00E3670E" w:rsidRPr="0034473C" w:rsidRDefault="00E3670E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t>1</w:t>
            </w:r>
          </w:p>
        </w:tc>
        <w:tc>
          <w:tcPr>
            <w:tcW w:w="1843" w:type="dxa"/>
            <w:vAlign w:val="bottom"/>
          </w:tcPr>
          <w:p w:rsidR="00E3670E" w:rsidRPr="0034473C" w:rsidRDefault="00E3670E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t>Глава города</w:t>
            </w:r>
          </w:p>
        </w:tc>
        <w:tc>
          <w:tcPr>
            <w:tcW w:w="2126" w:type="dxa"/>
            <w:noWrap/>
            <w:vAlign w:val="bottom"/>
          </w:tcPr>
          <w:p w:rsidR="00E3670E" w:rsidRPr="0034473C" w:rsidRDefault="00E3670E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8659,00</w:t>
            </w:r>
          </w:p>
        </w:tc>
        <w:tc>
          <w:tcPr>
            <w:tcW w:w="2552" w:type="dxa"/>
          </w:tcPr>
          <w:p w:rsidR="00E3670E" w:rsidRPr="0034473C" w:rsidRDefault="00E3670E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9006,00</w:t>
            </w:r>
          </w:p>
        </w:tc>
        <w:tc>
          <w:tcPr>
            <w:tcW w:w="2551" w:type="dxa"/>
            <w:noWrap/>
            <w:vAlign w:val="bottom"/>
          </w:tcPr>
          <w:p w:rsidR="00E3670E" w:rsidRPr="0034473C" w:rsidRDefault="00E3670E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347,00</w:t>
            </w:r>
          </w:p>
        </w:tc>
      </w:tr>
      <w:tr w:rsidR="00E3670E" w:rsidRPr="0034473C" w:rsidTr="00E8766E">
        <w:trPr>
          <w:trHeight w:val="315"/>
        </w:trPr>
        <w:tc>
          <w:tcPr>
            <w:tcW w:w="562" w:type="dxa"/>
            <w:noWrap/>
            <w:vAlign w:val="bottom"/>
          </w:tcPr>
          <w:p w:rsidR="00E3670E" w:rsidRPr="0034473C" w:rsidRDefault="00E3670E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t>2</w:t>
            </w:r>
          </w:p>
        </w:tc>
        <w:tc>
          <w:tcPr>
            <w:tcW w:w="1843" w:type="dxa"/>
            <w:vAlign w:val="bottom"/>
          </w:tcPr>
          <w:p w:rsidR="00E3670E" w:rsidRPr="0034473C" w:rsidRDefault="00E3670E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t>Председатель Думы города</w:t>
            </w:r>
          </w:p>
        </w:tc>
        <w:tc>
          <w:tcPr>
            <w:tcW w:w="2126" w:type="dxa"/>
            <w:noWrap/>
            <w:vAlign w:val="bottom"/>
          </w:tcPr>
          <w:p w:rsidR="00E3670E" w:rsidRPr="0034473C" w:rsidRDefault="00E3670E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8659,00</w:t>
            </w:r>
          </w:p>
        </w:tc>
        <w:tc>
          <w:tcPr>
            <w:tcW w:w="2552" w:type="dxa"/>
          </w:tcPr>
          <w:p w:rsidR="00E3670E" w:rsidRPr="0034473C" w:rsidRDefault="00E3670E" w:rsidP="001E4364">
            <w:pPr>
              <w:jc w:val="center"/>
              <w:rPr>
                <w:color w:val="000000"/>
              </w:rPr>
            </w:pPr>
          </w:p>
          <w:p w:rsidR="00E3670E" w:rsidRPr="0034473C" w:rsidRDefault="00E3670E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9006,00</w:t>
            </w:r>
          </w:p>
        </w:tc>
        <w:tc>
          <w:tcPr>
            <w:tcW w:w="2551" w:type="dxa"/>
            <w:noWrap/>
            <w:vAlign w:val="bottom"/>
          </w:tcPr>
          <w:p w:rsidR="00E3670E" w:rsidRPr="0034473C" w:rsidRDefault="00E3670E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347,00</w:t>
            </w:r>
          </w:p>
        </w:tc>
      </w:tr>
      <w:tr w:rsidR="00E3670E" w:rsidRPr="0034473C" w:rsidTr="00E8766E">
        <w:trPr>
          <w:trHeight w:val="517"/>
        </w:trPr>
        <w:tc>
          <w:tcPr>
            <w:tcW w:w="562" w:type="dxa"/>
            <w:noWrap/>
            <w:vAlign w:val="bottom"/>
          </w:tcPr>
          <w:p w:rsidR="00E3670E" w:rsidRPr="0034473C" w:rsidRDefault="00E3670E" w:rsidP="0034473C">
            <w:pPr>
              <w:rPr>
                <w:color w:val="000000"/>
              </w:rPr>
            </w:pPr>
            <w:r w:rsidRPr="0034473C">
              <w:rPr>
                <w:color w:val="000000"/>
              </w:rPr>
              <w:t>3</w:t>
            </w:r>
          </w:p>
        </w:tc>
        <w:tc>
          <w:tcPr>
            <w:tcW w:w="1843" w:type="dxa"/>
            <w:vAlign w:val="bottom"/>
          </w:tcPr>
          <w:p w:rsidR="00E3670E" w:rsidRPr="0034473C" w:rsidRDefault="00E3670E" w:rsidP="0034473C">
            <w:pPr>
              <w:rPr>
                <w:color w:val="000000"/>
              </w:rPr>
            </w:pPr>
            <w:r w:rsidRPr="0034473C">
              <w:rPr>
                <w:color w:val="000000"/>
              </w:rPr>
              <w:t>Заместитель председателя Думы города</w:t>
            </w:r>
          </w:p>
        </w:tc>
        <w:tc>
          <w:tcPr>
            <w:tcW w:w="2126" w:type="dxa"/>
            <w:noWrap/>
            <w:vAlign w:val="bottom"/>
          </w:tcPr>
          <w:p w:rsidR="00E3670E" w:rsidRPr="0034473C" w:rsidRDefault="00E3670E" w:rsidP="0034473C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6494,00</w:t>
            </w:r>
          </w:p>
        </w:tc>
        <w:tc>
          <w:tcPr>
            <w:tcW w:w="2552" w:type="dxa"/>
          </w:tcPr>
          <w:p w:rsidR="00E3670E" w:rsidRPr="0034473C" w:rsidRDefault="00E3670E" w:rsidP="0034473C">
            <w:pPr>
              <w:jc w:val="center"/>
              <w:rPr>
                <w:color w:val="000000"/>
              </w:rPr>
            </w:pPr>
          </w:p>
          <w:p w:rsidR="00E3670E" w:rsidRPr="0034473C" w:rsidRDefault="00E3670E" w:rsidP="0034473C">
            <w:pPr>
              <w:jc w:val="center"/>
              <w:rPr>
                <w:color w:val="000000"/>
              </w:rPr>
            </w:pPr>
          </w:p>
          <w:p w:rsidR="00E3670E" w:rsidRPr="0034473C" w:rsidRDefault="00E3670E" w:rsidP="0034473C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6754,00</w:t>
            </w:r>
          </w:p>
        </w:tc>
        <w:tc>
          <w:tcPr>
            <w:tcW w:w="2551" w:type="dxa"/>
            <w:noWrap/>
            <w:vAlign w:val="bottom"/>
          </w:tcPr>
          <w:p w:rsidR="00E3670E" w:rsidRPr="0034473C" w:rsidRDefault="00E3670E" w:rsidP="0034473C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260,00</w:t>
            </w:r>
          </w:p>
        </w:tc>
      </w:tr>
    </w:tbl>
    <w:p w:rsidR="00E3670E" w:rsidRDefault="00E3670E" w:rsidP="008747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670E" w:rsidRPr="00874762" w:rsidRDefault="00E3670E" w:rsidP="008747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74762">
        <w:rPr>
          <w:sz w:val="26"/>
          <w:szCs w:val="26"/>
        </w:rPr>
        <w:t xml:space="preserve">На основании вышеизложенного, представленный проект решения </w:t>
      </w:r>
      <w:r>
        <w:rPr>
          <w:sz w:val="26"/>
          <w:szCs w:val="26"/>
        </w:rPr>
        <w:t>не противоречит действующему законодательству.</w:t>
      </w:r>
    </w:p>
    <w:p w:rsidR="00E3670E" w:rsidRDefault="00E3670E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670E" w:rsidRDefault="00E3670E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0E58">
        <w:rPr>
          <w:sz w:val="26"/>
          <w:szCs w:val="26"/>
        </w:rPr>
        <w:t xml:space="preserve">К проекту решения имеются </w:t>
      </w:r>
      <w:r>
        <w:rPr>
          <w:sz w:val="26"/>
          <w:szCs w:val="26"/>
        </w:rPr>
        <w:t xml:space="preserve">замечания технического характера. </w:t>
      </w:r>
    </w:p>
    <w:p w:rsidR="00E3670E" w:rsidRPr="00B20E58" w:rsidRDefault="00E3670E" w:rsidP="00E97C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3670E" w:rsidRPr="00B20E58" w:rsidRDefault="00E3670E" w:rsidP="004733ED">
      <w:pPr>
        <w:ind w:firstLine="567"/>
        <w:jc w:val="both"/>
        <w:rPr>
          <w:sz w:val="26"/>
          <w:szCs w:val="26"/>
          <w:shd w:val="clear" w:color="auto" w:fill="FFFFFF"/>
        </w:rPr>
      </w:pPr>
      <w:r w:rsidRPr="00B20E58">
        <w:rPr>
          <w:sz w:val="26"/>
          <w:szCs w:val="26"/>
          <w:shd w:val="clear" w:color="auto" w:fill="FFFFFF"/>
        </w:rPr>
        <w:t>На основании вышеизложенного, Счётно-контрольная палата рекомендует Думе города к рассмотрению проект решения Думы города Пыть-Яха «О внесении изменений в решение Думы города Пыть-Яха от 24.05.2017 № 96 «О денежном содержании лиц, замещающих муниципальные должности и осуществляющих свои полномочия на постоянной основе в городе Пыть-Яхе»</w:t>
      </w:r>
      <w:r>
        <w:rPr>
          <w:sz w:val="26"/>
          <w:szCs w:val="26"/>
        </w:rPr>
        <w:t>.</w:t>
      </w:r>
    </w:p>
    <w:p w:rsidR="00E3670E" w:rsidRPr="00B20E58" w:rsidRDefault="00E3670E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670E" w:rsidRPr="00B20E58" w:rsidRDefault="00E3670E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670E" w:rsidRPr="00B20E58" w:rsidRDefault="00E3670E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670E" w:rsidRPr="00B20E58" w:rsidRDefault="00E3670E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670E" w:rsidRPr="00B20E58" w:rsidRDefault="00E3670E" w:rsidP="008D38B9">
      <w:pPr>
        <w:tabs>
          <w:tab w:val="left" w:pos="567"/>
        </w:tabs>
        <w:jc w:val="both"/>
        <w:rPr>
          <w:sz w:val="26"/>
          <w:szCs w:val="26"/>
        </w:rPr>
      </w:pPr>
    </w:p>
    <w:p w:rsidR="00E3670E" w:rsidRPr="00B20E58" w:rsidRDefault="00E3670E" w:rsidP="008D38B9">
      <w:pPr>
        <w:tabs>
          <w:tab w:val="left" w:pos="567"/>
        </w:tabs>
        <w:jc w:val="both"/>
        <w:rPr>
          <w:sz w:val="26"/>
          <w:szCs w:val="26"/>
        </w:rPr>
      </w:pPr>
      <w:r w:rsidRPr="00B20E58">
        <w:rPr>
          <w:sz w:val="26"/>
          <w:szCs w:val="26"/>
        </w:rPr>
        <w:t xml:space="preserve">Инспектор </w:t>
      </w:r>
    </w:p>
    <w:p w:rsidR="00E3670E" w:rsidRPr="00B20E58" w:rsidRDefault="00E3670E" w:rsidP="008D38B9">
      <w:pPr>
        <w:tabs>
          <w:tab w:val="left" w:pos="567"/>
        </w:tabs>
        <w:jc w:val="both"/>
        <w:rPr>
          <w:sz w:val="26"/>
          <w:szCs w:val="26"/>
        </w:rPr>
      </w:pPr>
      <w:r w:rsidRPr="00B20E58">
        <w:rPr>
          <w:sz w:val="26"/>
          <w:szCs w:val="26"/>
        </w:rPr>
        <w:t>Счетно</w:t>
      </w:r>
      <w:bookmarkStart w:id="0" w:name="_GoBack"/>
      <w:bookmarkEnd w:id="0"/>
      <w:r w:rsidRPr="00B20E58">
        <w:rPr>
          <w:sz w:val="26"/>
          <w:szCs w:val="26"/>
        </w:rPr>
        <w:t>-контрольной палаты</w:t>
      </w:r>
    </w:p>
    <w:p w:rsidR="00E3670E" w:rsidRPr="00B20E58" w:rsidRDefault="00E3670E" w:rsidP="008D38B9">
      <w:pPr>
        <w:tabs>
          <w:tab w:val="left" w:pos="567"/>
        </w:tabs>
        <w:jc w:val="both"/>
        <w:rPr>
          <w:sz w:val="26"/>
          <w:szCs w:val="26"/>
        </w:rPr>
      </w:pPr>
      <w:r w:rsidRPr="00B20E58">
        <w:rPr>
          <w:sz w:val="26"/>
          <w:szCs w:val="26"/>
        </w:rPr>
        <w:t xml:space="preserve">города Пыть-Яха                                                                                            Г.Ф. Урубкова </w:t>
      </w:r>
    </w:p>
    <w:p w:rsidR="00E3670E" w:rsidRPr="00B20E58" w:rsidRDefault="00E3670E">
      <w:pPr>
        <w:rPr>
          <w:sz w:val="26"/>
          <w:szCs w:val="26"/>
        </w:rPr>
      </w:pPr>
    </w:p>
    <w:sectPr w:rsidR="00E3670E" w:rsidRPr="00B20E58" w:rsidSect="00B11EA3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70E" w:rsidRDefault="00E3670E">
      <w:r>
        <w:separator/>
      </w:r>
    </w:p>
  </w:endnote>
  <w:endnote w:type="continuationSeparator" w:id="0">
    <w:p w:rsidR="00E3670E" w:rsidRDefault="00E36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0E" w:rsidRDefault="00E3670E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E3670E" w:rsidRDefault="00E367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70E" w:rsidRDefault="00E3670E">
      <w:r>
        <w:separator/>
      </w:r>
    </w:p>
  </w:footnote>
  <w:footnote w:type="continuationSeparator" w:id="0">
    <w:p w:rsidR="00E3670E" w:rsidRDefault="00E367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8B9"/>
    <w:rsid w:val="00013233"/>
    <w:rsid w:val="00014EDB"/>
    <w:rsid w:val="00021E85"/>
    <w:rsid w:val="00057790"/>
    <w:rsid w:val="00063C27"/>
    <w:rsid w:val="00073625"/>
    <w:rsid w:val="00081C4A"/>
    <w:rsid w:val="00085EE7"/>
    <w:rsid w:val="000A138E"/>
    <w:rsid w:val="000A5726"/>
    <w:rsid w:val="000B7848"/>
    <w:rsid w:val="000C2314"/>
    <w:rsid w:val="000C7CEA"/>
    <w:rsid w:val="000D023D"/>
    <w:rsid w:val="001117FA"/>
    <w:rsid w:val="001124D9"/>
    <w:rsid w:val="0012591D"/>
    <w:rsid w:val="00133B92"/>
    <w:rsid w:val="00140CEE"/>
    <w:rsid w:val="00143B6F"/>
    <w:rsid w:val="0014426D"/>
    <w:rsid w:val="00156F1E"/>
    <w:rsid w:val="00170164"/>
    <w:rsid w:val="00170FCE"/>
    <w:rsid w:val="0017210A"/>
    <w:rsid w:val="001761D2"/>
    <w:rsid w:val="00187FD2"/>
    <w:rsid w:val="00191035"/>
    <w:rsid w:val="001924BE"/>
    <w:rsid w:val="001A1C0A"/>
    <w:rsid w:val="001B6389"/>
    <w:rsid w:val="001C2FAC"/>
    <w:rsid w:val="001E4364"/>
    <w:rsid w:val="00205063"/>
    <w:rsid w:val="00213B0D"/>
    <w:rsid w:val="00225921"/>
    <w:rsid w:val="00252406"/>
    <w:rsid w:val="00262D59"/>
    <w:rsid w:val="00265CE3"/>
    <w:rsid w:val="00270E4D"/>
    <w:rsid w:val="00272A27"/>
    <w:rsid w:val="00285697"/>
    <w:rsid w:val="002A57BC"/>
    <w:rsid w:val="002D6B5C"/>
    <w:rsid w:val="003064F9"/>
    <w:rsid w:val="00316EB0"/>
    <w:rsid w:val="00320F1B"/>
    <w:rsid w:val="00333834"/>
    <w:rsid w:val="003402AA"/>
    <w:rsid w:val="0034473C"/>
    <w:rsid w:val="00357622"/>
    <w:rsid w:val="00376745"/>
    <w:rsid w:val="0038501B"/>
    <w:rsid w:val="00396B67"/>
    <w:rsid w:val="003A1DA8"/>
    <w:rsid w:val="003A2CA3"/>
    <w:rsid w:val="003A470D"/>
    <w:rsid w:val="00407F0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50F98"/>
    <w:rsid w:val="00461650"/>
    <w:rsid w:val="004733ED"/>
    <w:rsid w:val="00493824"/>
    <w:rsid w:val="00497FCD"/>
    <w:rsid w:val="004A23DB"/>
    <w:rsid w:val="004B36C5"/>
    <w:rsid w:val="004B4529"/>
    <w:rsid w:val="004C12EE"/>
    <w:rsid w:val="004E12EA"/>
    <w:rsid w:val="005224E8"/>
    <w:rsid w:val="0054422C"/>
    <w:rsid w:val="00557121"/>
    <w:rsid w:val="00574357"/>
    <w:rsid w:val="005806BC"/>
    <w:rsid w:val="00594913"/>
    <w:rsid w:val="005A11D4"/>
    <w:rsid w:val="005B210B"/>
    <w:rsid w:val="005B6376"/>
    <w:rsid w:val="005D1452"/>
    <w:rsid w:val="005F092B"/>
    <w:rsid w:val="005F34FD"/>
    <w:rsid w:val="005F6438"/>
    <w:rsid w:val="00606E05"/>
    <w:rsid w:val="00621F99"/>
    <w:rsid w:val="0063002C"/>
    <w:rsid w:val="00633C08"/>
    <w:rsid w:val="0065513B"/>
    <w:rsid w:val="00677489"/>
    <w:rsid w:val="006A76CC"/>
    <w:rsid w:val="006C17B9"/>
    <w:rsid w:val="006C34CE"/>
    <w:rsid w:val="006C3BE7"/>
    <w:rsid w:val="006D3FAE"/>
    <w:rsid w:val="006E5405"/>
    <w:rsid w:val="00710E21"/>
    <w:rsid w:val="00714A47"/>
    <w:rsid w:val="00721858"/>
    <w:rsid w:val="00744AED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B3C98"/>
    <w:rsid w:val="007E14B5"/>
    <w:rsid w:val="007F5262"/>
    <w:rsid w:val="00801D11"/>
    <w:rsid w:val="00823DF4"/>
    <w:rsid w:val="00825365"/>
    <w:rsid w:val="0084759E"/>
    <w:rsid w:val="00851A02"/>
    <w:rsid w:val="00852278"/>
    <w:rsid w:val="00874762"/>
    <w:rsid w:val="008864C8"/>
    <w:rsid w:val="00891A24"/>
    <w:rsid w:val="00891D24"/>
    <w:rsid w:val="008C4CE8"/>
    <w:rsid w:val="008D0B21"/>
    <w:rsid w:val="008D38B9"/>
    <w:rsid w:val="008E79ED"/>
    <w:rsid w:val="0091078B"/>
    <w:rsid w:val="00912C7E"/>
    <w:rsid w:val="009337E3"/>
    <w:rsid w:val="009567B2"/>
    <w:rsid w:val="00960E61"/>
    <w:rsid w:val="00965C46"/>
    <w:rsid w:val="00975889"/>
    <w:rsid w:val="00976A19"/>
    <w:rsid w:val="00982E00"/>
    <w:rsid w:val="00990396"/>
    <w:rsid w:val="009A3E81"/>
    <w:rsid w:val="009A5244"/>
    <w:rsid w:val="009A6825"/>
    <w:rsid w:val="009B0186"/>
    <w:rsid w:val="009B3DBA"/>
    <w:rsid w:val="009C3AE0"/>
    <w:rsid w:val="009C7F2F"/>
    <w:rsid w:val="009E47C0"/>
    <w:rsid w:val="009F7FEB"/>
    <w:rsid w:val="00A1090B"/>
    <w:rsid w:val="00A10CF8"/>
    <w:rsid w:val="00A21FBE"/>
    <w:rsid w:val="00A576EF"/>
    <w:rsid w:val="00A60AE7"/>
    <w:rsid w:val="00A6542C"/>
    <w:rsid w:val="00A770E9"/>
    <w:rsid w:val="00AA5677"/>
    <w:rsid w:val="00B11EA3"/>
    <w:rsid w:val="00B20E58"/>
    <w:rsid w:val="00B3677F"/>
    <w:rsid w:val="00B467CD"/>
    <w:rsid w:val="00B51CB8"/>
    <w:rsid w:val="00B54585"/>
    <w:rsid w:val="00B56C64"/>
    <w:rsid w:val="00B70B13"/>
    <w:rsid w:val="00B86352"/>
    <w:rsid w:val="00B904B9"/>
    <w:rsid w:val="00BB1529"/>
    <w:rsid w:val="00BC1104"/>
    <w:rsid w:val="00BC4BD4"/>
    <w:rsid w:val="00C0661D"/>
    <w:rsid w:val="00C45240"/>
    <w:rsid w:val="00C51A29"/>
    <w:rsid w:val="00C812C1"/>
    <w:rsid w:val="00C81E5A"/>
    <w:rsid w:val="00C976F6"/>
    <w:rsid w:val="00CA1F79"/>
    <w:rsid w:val="00CA49E8"/>
    <w:rsid w:val="00CC4C25"/>
    <w:rsid w:val="00CC7231"/>
    <w:rsid w:val="00CE5808"/>
    <w:rsid w:val="00CF5F90"/>
    <w:rsid w:val="00D20596"/>
    <w:rsid w:val="00D25905"/>
    <w:rsid w:val="00D32AD0"/>
    <w:rsid w:val="00DB017E"/>
    <w:rsid w:val="00DC3A46"/>
    <w:rsid w:val="00DD1A6F"/>
    <w:rsid w:val="00DD40BD"/>
    <w:rsid w:val="00E057DF"/>
    <w:rsid w:val="00E20515"/>
    <w:rsid w:val="00E221FB"/>
    <w:rsid w:val="00E34B6B"/>
    <w:rsid w:val="00E3670E"/>
    <w:rsid w:val="00E446F0"/>
    <w:rsid w:val="00E46A23"/>
    <w:rsid w:val="00E531E8"/>
    <w:rsid w:val="00E54382"/>
    <w:rsid w:val="00E75A01"/>
    <w:rsid w:val="00E77842"/>
    <w:rsid w:val="00E81B91"/>
    <w:rsid w:val="00E85568"/>
    <w:rsid w:val="00E8766E"/>
    <w:rsid w:val="00E97C32"/>
    <w:rsid w:val="00EA292F"/>
    <w:rsid w:val="00EB6267"/>
    <w:rsid w:val="00ED0D64"/>
    <w:rsid w:val="00ED2468"/>
    <w:rsid w:val="00EE7994"/>
    <w:rsid w:val="00EF024C"/>
    <w:rsid w:val="00EF026F"/>
    <w:rsid w:val="00EF490C"/>
    <w:rsid w:val="00EF662E"/>
    <w:rsid w:val="00F06E83"/>
    <w:rsid w:val="00F45AC4"/>
    <w:rsid w:val="00F651DF"/>
    <w:rsid w:val="00F9542D"/>
    <w:rsid w:val="00F96AF6"/>
    <w:rsid w:val="00FB20A5"/>
    <w:rsid w:val="00FB2693"/>
    <w:rsid w:val="00FB4948"/>
    <w:rsid w:val="00FB4E6A"/>
    <w:rsid w:val="00FB6EAC"/>
    <w:rsid w:val="00FB7064"/>
    <w:rsid w:val="00FE3415"/>
    <w:rsid w:val="00FF0C94"/>
    <w:rsid w:val="00FF1F86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38B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38B9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D38B9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8D38B9"/>
    <w:pPr>
      <w:widowControl w:val="0"/>
      <w:autoSpaceDE w:val="0"/>
      <w:autoSpaceDN w:val="0"/>
    </w:pPr>
    <w:rPr>
      <w:sz w:val="24"/>
      <w:szCs w:val="20"/>
    </w:rPr>
  </w:style>
  <w:style w:type="paragraph" w:styleId="ListParagraph">
    <w:name w:val="List Paragraph"/>
    <w:basedOn w:val="Normal"/>
    <w:uiPriority w:val="99"/>
    <w:qFormat/>
    <w:rsid w:val="008D38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A10C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10CF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C452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3002C"/>
    <w:pPr>
      <w:widowControl w:val="0"/>
      <w:jc w:val="both"/>
    </w:pPr>
    <w:rPr>
      <w:color w:val="000000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3002C"/>
    <w:rPr>
      <w:rFonts w:cs="Times New Roman"/>
      <w:snapToGrid w:val="0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rsid w:val="0037674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67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76745"/>
    <w:rPr>
      <w:rFonts w:cs="Times New Roman"/>
    </w:rPr>
  </w:style>
  <w:style w:type="character" w:customStyle="1" w:styleId="blk">
    <w:name w:val="blk"/>
    <w:basedOn w:val="DefaultParagraphFont"/>
    <w:uiPriority w:val="99"/>
    <w:rsid w:val="00606E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1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98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1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424354463CCB3E5B46454E161525CD9C602A8489C7F6FA6DF063FA5AEB96254AD16FF226DEq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A4351EC150F4D2CE6C6D27996D3EFB01E67A7109B9224D3D7B700DC462E767AD51EC130A39D61DF519EBAC27y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A4351EC150F4D2CE6C6D27996D3EFB01E67A7109B9224D3D7B700DC462E767AD51EC130A39D61DF519EBAC27y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1678</TotalTime>
  <Pages>3</Pages>
  <Words>1038</Words>
  <Characters>5919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125</cp:revision>
  <cp:lastPrinted>2018-01-17T11:19:00Z</cp:lastPrinted>
  <dcterms:created xsi:type="dcterms:W3CDTF">2017-11-28T07:42:00Z</dcterms:created>
  <dcterms:modified xsi:type="dcterms:W3CDTF">2018-01-31T08:13:00Z</dcterms:modified>
</cp:coreProperties>
</file>